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8A" w:rsidRPr="00D0361C" w:rsidRDefault="0069148A" w:rsidP="000D22E4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260</w:t>
      </w:r>
    </w:p>
    <w:p w:rsidR="0069148A" w:rsidRDefault="0069148A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9148A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9148A" w:rsidRPr="00292291" w:rsidRDefault="0069148A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69148A" w:rsidRPr="00292291" w:rsidRDefault="0069148A" w:rsidP="001921F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 / 32A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69148A" w:rsidRPr="00292291" w:rsidRDefault="0069148A" w:rsidP="000D22E4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69148A" w:rsidRPr="00292291" w:rsidRDefault="0069148A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9148A" w:rsidRPr="00292291" w:rsidRDefault="0069148A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9148A" w:rsidRPr="00292291" w:rsidRDefault="0069148A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69148A" w:rsidRPr="006F32EF" w:rsidRDefault="006914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69148A" w:rsidRPr="006F32EF" w:rsidRDefault="006914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69148A" w:rsidRDefault="006914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6F32EF" w:rsidRDefault="0069148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69148A" w:rsidRDefault="0069148A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69148A" w:rsidRDefault="0069148A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69148A" w:rsidRDefault="0069148A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69148A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69148A" w:rsidRPr="00292291" w:rsidRDefault="0069148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69148A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22E4"/>
    <w:rsid w:val="000D74D8"/>
    <w:rsid w:val="001921F8"/>
    <w:rsid w:val="001D1E50"/>
    <w:rsid w:val="00276014"/>
    <w:rsid w:val="002812AC"/>
    <w:rsid w:val="00292291"/>
    <w:rsid w:val="002C7229"/>
    <w:rsid w:val="003915FC"/>
    <w:rsid w:val="003C4B0F"/>
    <w:rsid w:val="003E728E"/>
    <w:rsid w:val="00401D26"/>
    <w:rsid w:val="004B1DA1"/>
    <w:rsid w:val="004D1249"/>
    <w:rsid w:val="00523BE8"/>
    <w:rsid w:val="0055283A"/>
    <w:rsid w:val="005758D7"/>
    <w:rsid w:val="006005EA"/>
    <w:rsid w:val="0069148A"/>
    <w:rsid w:val="006F32EF"/>
    <w:rsid w:val="007118B6"/>
    <w:rsid w:val="00734290"/>
    <w:rsid w:val="00780A17"/>
    <w:rsid w:val="007C4842"/>
    <w:rsid w:val="00880EFE"/>
    <w:rsid w:val="008D1BB4"/>
    <w:rsid w:val="00922C71"/>
    <w:rsid w:val="00930195"/>
    <w:rsid w:val="009F647D"/>
    <w:rsid w:val="00A77376"/>
    <w:rsid w:val="00AF2830"/>
    <w:rsid w:val="00B83A0A"/>
    <w:rsid w:val="00C91BA4"/>
    <w:rsid w:val="00CF07EB"/>
    <w:rsid w:val="00D0361C"/>
    <w:rsid w:val="00D71E76"/>
    <w:rsid w:val="00DB3B21"/>
    <w:rsid w:val="00E54C5A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7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313</Words>
  <Characters>1853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2013-11-26T12:12:00Z</dcterms:created>
  <dcterms:modified xsi:type="dcterms:W3CDTF">2013-11-26T12:37:00Z</dcterms:modified>
</cp:coreProperties>
</file>